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DB5497" w14:textId="77777777" w:rsidR="00D43DFD" w:rsidRPr="009C3F13" w:rsidRDefault="00D43DFD"/>
    <w:p w14:paraId="07490D89" w14:textId="6016B6F2" w:rsidR="008D329F" w:rsidRPr="009C3F13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</w:rPr>
      </w:pPr>
      <w:r w:rsidRPr="009C3F13">
        <w:rPr>
          <w:color w:val="2E74B5"/>
          <w:sz w:val="26"/>
        </w:rPr>
        <w:t>Πίνακας Συμμόρφωσης</w:t>
      </w:r>
      <w:bookmarkStart w:id="0" w:name="_GoBack"/>
      <w:bookmarkEnd w:id="0"/>
      <w:r w:rsidRPr="009C3F13">
        <w:rPr>
          <w:color w:val="2E74B5"/>
          <w:sz w:val="26"/>
        </w:rPr>
        <w:t>:</w:t>
      </w:r>
    </w:p>
    <w:p w14:paraId="6E862ED3" w14:textId="1B0DE8FF" w:rsidR="00BD131C" w:rsidRDefault="008D329F" w:rsidP="004830E4">
      <w:pPr>
        <w:spacing w:after="80" w:line="256" w:lineRule="auto"/>
        <w:jc w:val="left"/>
      </w:pPr>
      <w:r w:rsidRPr="009C3F13">
        <w:rPr>
          <w:rFonts w:ascii="Times New Roman" w:hAnsi="Times New Roman" w:cs="Times New Roman"/>
        </w:rPr>
        <w:t xml:space="preserve"> 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281114" w:rsidRPr="00BD131C" w14:paraId="043593FD" w14:textId="77777777" w:rsidTr="00DC1245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52363254" w14:textId="45160585" w:rsidR="00281114" w:rsidRPr="00BD131C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ΕΙΔΟΣ</w:t>
            </w:r>
            <w:r w:rsidRPr="00BD131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: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ΠΟΛΥΦΑΣΜΑΤΙΚΗ ΚΑΜΕΡΑ</w:t>
            </w:r>
          </w:p>
        </w:tc>
      </w:tr>
      <w:tr w:rsidR="00281114" w:rsidRPr="009C3F13" w14:paraId="79DC3E13" w14:textId="77777777" w:rsidTr="00DC124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167B11BA" w14:textId="77777777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0A63C49F" w14:textId="77777777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07AB625" w14:textId="77777777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EAA6DA0" w14:textId="77777777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B3C7835" w14:textId="77777777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281114" w:rsidRPr="009C3F13" w14:paraId="3C49694A" w14:textId="77777777" w:rsidTr="00DC124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11466148" w14:textId="77777777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40EBCBB" w14:textId="77777777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46B26E7" w14:textId="77777777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DC04502" w14:textId="77777777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4243671" w14:textId="77777777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281114" w:rsidRPr="009C3F13" w14:paraId="39A35974" w14:textId="77777777" w:rsidTr="00DC124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759065C" w14:textId="77777777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D55E664" w14:textId="77777777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374648B" w14:textId="77777777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341F6A5" w14:textId="77777777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4A00316" w14:textId="77777777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81114" w:rsidRPr="009C3F13" w14:paraId="363CC6B3" w14:textId="77777777" w:rsidTr="00DC1245">
        <w:trPr>
          <w:trHeight w:val="435"/>
          <w:jc w:val="center"/>
        </w:trPr>
        <w:tc>
          <w:tcPr>
            <w:tcW w:w="1124" w:type="dxa"/>
            <w:vAlign w:val="center"/>
            <w:hideMark/>
          </w:tcPr>
          <w:p w14:paraId="4AAB97B9" w14:textId="77777777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33E87338" w14:textId="6FF0928D" w:rsidR="00281114" w:rsidRPr="00281114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GB" w:eastAsia="en-US"/>
              </w:rPr>
            </w:pPr>
            <w:r w:rsidRPr="00281114">
              <w:rPr>
                <w:rFonts w:ascii="Tahoma" w:hAnsi="Tahoma" w:cs="Tahoma"/>
                <w:sz w:val="18"/>
                <w:szCs w:val="18"/>
              </w:rPr>
              <w:t xml:space="preserve">Κάμερα RGB 16 </w:t>
            </w:r>
            <w:proofErr w:type="spellStart"/>
            <w:r w:rsidRPr="00281114">
              <w:rPr>
                <w:rFonts w:ascii="Tahoma" w:hAnsi="Tahoma" w:cs="Tahoma"/>
                <w:sz w:val="18"/>
                <w:szCs w:val="18"/>
              </w:rPr>
              <w:t>Mpixe</w:t>
            </w:r>
            <w:proofErr w:type="spellEnd"/>
            <w:r w:rsidRPr="00281114">
              <w:rPr>
                <w:rFonts w:ascii="Tahoma" w:hAnsi="Tahoma" w:cs="Tahoma"/>
                <w:sz w:val="18"/>
                <w:szCs w:val="18"/>
                <w:lang w:val="en-GB"/>
              </w:rPr>
              <w:t>l</w:t>
            </w:r>
          </w:p>
        </w:tc>
        <w:tc>
          <w:tcPr>
            <w:tcW w:w="1080" w:type="dxa"/>
            <w:vAlign w:val="center"/>
            <w:hideMark/>
          </w:tcPr>
          <w:p w14:paraId="7798EB1B" w14:textId="77777777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0805AC0" w14:textId="77777777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265FFA" w14:textId="77777777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81114" w:rsidRPr="009C3F13" w14:paraId="59842907" w14:textId="77777777" w:rsidTr="00DC1245">
        <w:trPr>
          <w:trHeight w:val="435"/>
          <w:jc w:val="center"/>
        </w:trPr>
        <w:tc>
          <w:tcPr>
            <w:tcW w:w="1124" w:type="dxa"/>
            <w:vAlign w:val="center"/>
            <w:hideMark/>
          </w:tcPr>
          <w:p w14:paraId="549F8270" w14:textId="77777777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065BF27C" w14:textId="334B7F5F" w:rsidR="00281114" w:rsidRPr="00281114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eastAsia="en-US"/>
              </w:rPr>
              <w:t>Τουλάχιστον 4 κανάλια (RGB+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GB" w:eastAsia="en-US"/>
              </w:rPr>
              <w:t>NIR</w:t>
            </w:r>
            <w:r w:rsidRPr="00281114">
              <w:rPr>
                <w:rFonts w:ascii="Tahoma" w:hAnsi="Tahoma" w:cs="Tahoma"/>
                <w:color w:val="000000"/>
                <w:sz w:val="18"/>
                <w:szCs w:val="18"/>
                <w:lang w:eastAsia="en-US"/>
              </w:rPr>
              <w:t xml:space="preserve">) </w:t>
            </w:r>
          </w:p>
        </w:tc>
        <w:tc>
          <w:tcPr>
            <w:tcW w:w="1080" w:type="dxa"/>
            <w:vAlign w:val="center"/>
            <w:hideMark/>
          </w:tcPr>
          <w:p w14:paraId="107232D3" w14:textId="77777777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8148FD7" w14:textId="77777777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DECDA6" w14:textId="77777777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81114" w:rsidRPr="009C3F13" w14:paraId="784E2F1F" w14:textId="77777777" w:rsidTr="00DC1245">
        <w:trPr>
          <w:trHeight w:val="435"/>
          <w:jc w:val="center"/>
        </w:trPr>
        <w:tc>
          <w:tcPr>
            <w:tcW w:w="1124" w:type="dxa"/>
            <w:vAlign w:val="center"/>
          </w:tcPr>
          <w:p w14:paraId="2929832C" w14:textId="0456FC66" w:rsidR="00281114" w:rsidRPr="00281114" w:rsidRDefault="00281114" w:rsidP="00DC124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89A09E0" w14:textId="3BD32369" w:rsidR="00281114" w:rsidRPr="00281114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eastAsia="en-US"/>
              </w:rPr>
              <w:t>Αισθητήρα μέτρησης ηλιακής ακτινοβολίας</w:t>
            </w:r>
          </w:p>
        </w:tc>
        <w:tc>
          <w:tcPr>
            <w:tcW w:w="1080" w:type="dxa"/>
            <w:vAlign w:val="center"/>
          </w:tcPr>
          <w:p w14:paraId="08799684" w14:textId="708A351F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3B900C03" w14:textId="77777777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029A290" w14:textId="77777777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281114" w:rsidRPr="009C3F13" w14:paraId="67D82BE5" w14:textId="77777777" w:rsidTr="00DC1245">
        <w:trPr>
          <w:trHeight w:val="435"/>
          <w:jc w:val="center"/>
        </w:trPr>
        <w:tc>
          <w:tcPr>
            <w:tcW w:w="1124" w:type="dxa"/>
            <w:vAlign w:val="center"/>
            <w:hideMark/>
          </w:tcPr>
          <w:p w14:paraId="3E26D593" w14:textId="41C3674B" w:rsidR="00281114" w:rsidRPr="00281114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GB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GB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72DC2EAF" w14:textId="4A6CD4A0" w:rsidR="00281114" w:rsidRPr="00281114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Ποσότητα</w:t>
            </w:r>
          </w:p>
        </w:tc>
        <w:tc>
          <w:tcPr>
            <w:tcW w:w="1080" w:type="dxa"/>
            <w:vAlign w:val="center"/>
            <w:hideMark/>
          </w:tcPr>
          <w:p w14:paraId="03F7D7F4" w14:textId="77777777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 w:rsidRPr="009C3F13">
              <w:rPr>
                <w:rFonts w:ascii="Tahoma" w:hAnsi="Tahoma" w:cs="Tahoma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624602A" w14:textId="77777777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C8A11C2" w14:textId="77777777" w:rsidR="00281114" w:rsidRPr="009C3F13" w:rsidRDefault="00281114" w:rsidP="00DC12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9C3F1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</w:tbl>
    <w:p w14:paraId="14C12F09" w14:textId="77777777" w:rsidR="00281114" w:rsidRDefault="00281114"/>
    <w:sectPr w:rsidR="0028111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81114"/>
    <w:rsid w:val="002C5B52"/>
    <w:rsid w:val="003A5D43"/>
    <w:rsid w:val="004830E4"/>
    <w:rsid w:val="00625354"/>
    <w:rsid w:val="007C1E3E"/>
    <w:rsid w:val="007C3968"/>
    <w:rsid w:val="008D329F"/>
    <w:rsid w:val="009A6F68"/>
    <w:rsid w:val="009C3F13"/>
    <w:rsid w:val="00A2287F"/>
    <w:rsid w:val="00B04DEE"/>
    <w:rsid w:val="00BD131C"/>
    <w:rsid w:val="00CC65BA"/>
    <w:rsid w:val="00D43DFD"/>
    <w:rsid w:val="00F14BB0"/>
    <w:rsid w:val="00F55C81"/>
    <w:rsid w:val="00FD0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C730A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BE6E2E53</Template>
  <TotalTime>8</TotalTime>
  <Pages>1</Pages>
  <Words>49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5</cp:revision>
  <dcterms:created xsi:type="dcterms:W3CDTF">2025-11-19T07:53:00Z</dcterms:created>
  <dcterms:modified xsi:type="dcterms:W3CDTF">2025-11-21T08:46:00Z</dcterms:modified>
</cp:coreProperties>
</file>